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3523E" w14:textId="77777777" w:rsidR="000E2A76" w:rsidRDefault="000E2A76" w:rsidP="000E2A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6286E84B" w14:textId="77777777" w:rsidR="000E2A76" w:rsidRDefault="000E2A76" w:rsidP="000E2A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8A61EE" w14:textId="77777777" w:rsidR="000E2A76" w:rsidRDefault="000E2A76" w:rsidP="000E2A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DBDBC1" w14:textId="77777777" w:rsidR="000E2A76" w:rsidRDefault="000E2A76" w:rsidP="000E2A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Salisbury into lands</w:t>
      </w:r>
    </w:p>
    <w:p w14:paraId="748A2AFD" w14:textId="77777777" w:rsidR="000E2A76" w:rsidRDefault="000E2A76" w:rsidP="000E2A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Joan Bordon(q.v.).</w:t>
      </w:r>
    </w:p>
    <w:p w14:paraId="73A02EBB" w14:textId="77777777" w:rsidR="000E2A76" w:rsidRDefault="000E2A76" w:rsidP="000E2A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19-39)</w:t>
      </w:r>
    </w:p>
    <w:p w14:paraId="632DC1D4" w14:textId="77777777" w:rsidR="000E2A76" w:rsidRDefault="000E2A76" w:rsidP="000E2A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71D2A1" w14:textId="77777777" w:rsidR="000E2A76" w:rsidRDefault="000E2A76" w:rsidP="000E2A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AA6AEA" w14:textId="77777777" w:rsidR="000E2A76" w:rsidRDefault="000E2A76" w:rsidP="000E2A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2021</w:t>
      </w:r>
    </w:p>
    <w:p w14:paraId="41685467" w14:textId="1ED479BD" w:rsidR="00BA00AB" w:rsidRPr="000E2A7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E2A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31600" w14:textId="77777777" w:rsidR="000E2A76" w:rsidRDefault="000E2A76" w:rsidP="009139A6">
      <w:r>
        <w:separator/>
      </w:r>
    </w:p>
  </w:endnote>
  <w:endnote w:type="continuationSeparator" w:id="0">
    <w:p w14:paraId="0774FA31" w14:textId="77777777" w:rsidR="000E2A76" w:rsidRDefault="000E2A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E41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9602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A5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AC6D0" w14:textId="77777777" w:rsidR="000E2A76" w:rsidRDefault="000E2A76" w:rsidP="009139A6">
      <w:r>
        <w:separator/>
      </w:r>
    </w:p>
  </w:footnote>
  <w:footnote w:type="continuationSeparator" w:id="0">
    <w:p w14:paraId="6C5FDD18" w14:textId="77777777" w:rsidR="000E2A76" w:rsidRDefault="000E2A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407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0BA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36A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A76"/>
    <w:rsid w:val="000666E0"/>
    <w:rsid w:val="000E2A7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AAC18"/>
  <w15:chartTrackingRefBased/>
  <w15:docId w15:val="{2E891E44-38D4-441D-98C4-97C7F7DE1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2021-04-19T19:01:00Z</dcterms:created>
  <dcterms:modified xsi:type="dcterms:W3CDTF">2021-04-19T19:01:00Z</dcterms:modified>
</cp:coreProperties>
</file>